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4AE" w:rsidRPr="00085FDE" w:rsidRDefault="00D924AE" w:rsidP="00085FDE">
      <w:pPr>
        <w:ind w:right="-1"/>
        <w:jc w:val="center"/>
        <w:rPr>
          <w:b/>
          <w:sz w:val="24"/>
          <w:szCs w:val="24"/>
        </w:rPr>
      </w:pPr>
      <w:r w:rsidRPr="00085FDE">
        <w:rPr>
          <w:b/>
          <w:sz w:val="24"/>
          <w:szCs w:val="24"/>
        </w:rPr>
        <w:t>Žiadosť pre získanie štatútu študenta so špecifickými potrebami a súhlas s vyhodnotením špecifických potrieb</w:t>
      </w:r>
    </w:p>
    <w:p w:rsidR="00D924AE" w:rsidRDefault="00D924AE" w:rsidP="00085FDE">
      <w:pPr>
        <w:ind w:right="-1"/>
        <w:jc w:val="center"/>
        <w:rPr>
          <w:b/>
          <w:sz w:val="24"/>
          <w:szCs w:val="24"/>
        </w:rPr>
      </w:pPr>
      <w:r w:rsidRPr="00085FDE">
        <w:rPr>
          <w:b/>
          <w:sz w:val="24"/>
          <w:szCs w:val="24"/>
        </w:rPr>
        <w:t>Kérvény a speciális igényű hallgató státuszának megítélésére valamint beleegyezés a specifikus igények kiértékeléséhez</w:t>
      </w:r>
    </w:p>
    <w:p w:rsidR="00D924AE" w:rsidRDefault="00D924AE" w:rsidP="00085FDE">
      <w:pPr>
        <w:ind w:right="-1"/>
        <w:jc w:val="center"/>
        <w:rPr>
          <w:b/>
          <w:sz w:val="24"/>
          <w:szCs w:val="24"/>
        </w:rPr>
      </w:pPr>
    </w:p>
    <w:p w:rsidR="00D924AE" w:rsidRPr="00085FDE" w:rsidRDefault="00D924AE" w:rsidP="00085FDE">
      <w:pPr>
        <w:ind w:right="-1"/>
        <w:jc w:val="center"/>
        <w:rPr>
          <w:b/>
          <w:sz w:val="24"/>
          <w:szCs w:val="24"/>
        </w:rPr>
      </w:pPr>
    </w:p>
    <w:p w:rsidR="00D924AE" w:rsidRPr="0059047E" w:rsidRDefault="00D924AE" w:rsidP="0059047E">
      <w:pPr>
        <w:ind w:right="-1"/>
        <w:jc w:val="right"/>
        <w:rPr>
          <w:b/>
          <w:sz w:val="24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59047E">
        <w:rPr>
          <w:b/>
          <w:sz w:val="24"/>
        </w:rPr>
        <w:t xml:space="preserve">Koordinátor </w:t>
      </w:r>
    </w:p>
    <w:p w:rsidR="00D924AE" w:rsidRPr="0059047E" w:rsidRDefault="00D924AE" w:rsidP="0059047E">
      <w:pPr>
        <w:ind w:right="-1"/>
        <w:jc w:val="right"/>
        <w:rPr>
          <w:b/>
          <w:i/>
          <w:sz w:val="22"/>
          <w:szCs w:val="24"/>
        </w:rPr>
      </w:pPr>
      <w:r w:rsidRPr="0059047E">
        <w:rPr>
          <w:b/>
          <w:sz w:val="24"/>
        </w:rPr>
        <w:tab/>
        <w:t>pre študentov so ŠP UJS</w:t>
      </w:r>
    </w:p>
    <w:p w:rsidR="00D924AE" w:rsidRPr="00085FDE" w:rsidRDefault="00D924AE" w:rsidP="00085FDE">
      <w:pPr>
        <w:ind w:right="-1"/>
        <w:jc w:val="right"/>
        <w:rPr>
          <w:b/>
          <w:i/>
          <w:sz w:val="24"/>
          <w:szCs w:val="24"/>
        </w:rPr>
      </w:pPr>
    </w:p>
    <w:p w:rsidR="00D924AE" w:rsidRPr="00085FDE" w:rsidRDefault="00D924AE" w:rsidP="00085FDE">
      <w:pPr>
        <w:ind w:right="-1"/>
        <w:jc w:val="center"/>
        <w:rPr>
          <w:rFonts w:ascii="Arial" w:hAnsi="Arial" w:cs="Arial"/>
          <w:sz w:val="24"/>
          <w:szCs w:val="24"/>
        </w:rPr>
      </w:pPr>
      <w:r w:rsidRPr="00085FDE">
        <w:rPr>
          <w:b/>
          <w:sz w:val="24"/>
          <w:szCs w:val="24"/>
        </w:rPr>
        <w:tab/>
      </w:r>
    </w:p>
    <w:tbl>
      <w:tblPr>
        <w:tblpPr w:leftFromText="141" w:rightFromText="141" w:vertAnchor="text" w:horzAnchor="margin" w:tblpXSpec="center" w:tblpY="-23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772"/>
        <w:gridCol w:w="718"/>
        <w:gridCol w:w="756"/>
        <w:gridCol w:w="378"/>
        <w:gridCol w:w="483"/>
        <w:gridCol w:w="84"/>
        <w:gridCol w:w="3030"/>
      </w:tblGrid>
      <w:tr w:rsidR="00D924AE" w:rsidRPr="00BD7AAF" w:rsidTr="00085FDE">
        <w:trPr>
          <w:trHeight w:val="462"/>
        </w:trPr>
        <w:tc>
          <w:tcPr>
            <w:tcW w:w="2660" w:type="dxa"/>
            <w:vAlign w:val="center"/>
          </w:tcPr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Meno:</w:t>
            </w:r>
          </w:p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Keresztnév:</w:t>
            </w:r>
          </w:p>
        </w:tc>
        <w:tc>
          <w:tcPr>
            <w:tcW w:w="4246" w:type="dxa"/>
            <w:gridSpan w:val="3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  <w:r w:rsidRPr="00085FDE">
              <w:rPr>
                <w:szCs w:val="22"/>
              </w:rPr>
              <w:t>Titul:</w:t>
            </w:r>
          </w:p>
          <w:p w:rsidR="00D924AE" w:rsidRPr="00085FDE" w:rsidRDefault="00D924AE" w:rsidP="00085FDE">
            <w:pPr>
              <w:rPr>
                <w:szCs w:val="22"/>
              </w:rPr>
            </w:pPr>
            <w:r w:rsidRPr="00085FDE">
              <w:rPr>
                <w:szCs w:val="22"/>
              </w:rPr>
              <w:t>Titulus:</w:t>
            </w:r>
          </w:p>
        </w:tc>
        <w:tc>
          <w:tcPr>
            <w:tcW w:w="3114" w:type="dxa"/>
            <w:gridSpan w:val="2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</w:tr>
      <w:tr w:rsidR="00D924AE" w:rsidRPr="00BD7AAF" w:rsidTr="00085FDE">
        <w:trPr>
          <w:trHeight w:val="123"/>
        </w:trPr>
        <w:tc>
          <w:tcPr>
            <w:tcW w:w="2660" w:type="dxa"/>
            <w:vAlign w:val="center"/>
          </w:tcPr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Priezvisko:</w:t>
            </w:r>
          </w:p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Vezetéknév</w:t>
            </w:r>
          </w:p>
        </w:tc>
        <w:tc>
          <w:tcPr>
            <w:tcW w:w="8221" w:type="dxa"/>
            <w:gridSpan w:val="7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</w:tr>
      <w:tr w:rsidR="00D924AE" w:rsidRPr="00BD7AAF" w:rsidTr="00085FDE">
        <w:trPr>
          <w:trHeight w:val="123"/>
        </w:trPr>
        <w:tc>
          <w:tcPr>
            <w:tcW w:w="2660" w:type="dxa"/>
            <w:vAlign w:val="center"/>
          </w:tcPr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Rodné číslo:</w:t>
            </w:r>
          </w:p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Születési szám:</w:t>
            </w:r>
          </w:p>
        </w:tc>
        <w:tc>
          <w:tcPr>
            <w:tcW w:w="2772" w:type="dxa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  <w:tc>
          <w:tcPr>
            <w:tcW w:w="1852" w:type="dxa"/>
            <w:gridSpan w:val="3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  <w:r>
              <w:rPr>
                <w:szCs w:val="22"/>
              </w:rPr>
              <w:t>AIS ID:</w:t>
            </w:r>
          </w:p>
        </w:tc>
        <w:tc>
          <w:tcPr>
            <w:tcW w:w="3597" w:type="dxa"/>
            <w:gridSpan w:val="3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</w:tr>
      <w:tr w:rsidR="00D924AE" w:rsidRPr="00BD7AAF" w:rsidTr="00085FDE">
        <w:trPr>
          <w:trHeight w:val="123"/>
        </w:trPr>
        <w:tc>
          <w:tcPr>
            <w:tcW w:w="2660" w:type="dxa"/>
            <w:vAlign w:val="center"/>
          </w:tcPr>
          <w:p w:rsidR="00D924AE" w:rsidRPr="00085FDE" w:rsidRDefault="00D924AE" w:rsidP="00085FDE">
            <w:pPr>
              <w:ind w:left="-54" w:right="-108"/>
              <w:rPr>
                <w:szCs w:val="22"/>
              </w:rPr>
            </w:pPr>
            <w:r w:rsidRPr="00085FDE">
              <w:rPr>
                <w:szCs w:val="22"/>
              </w:rPr>
              <w:t>Adresa trvalého pobytu:</w:t>
            </w:r>
          </w:p>
          <w:p w:rsidR="00D924AE" w:rsidRPr="00085FDE" w:rsidRDefault="00D924AE" w:rsidP="00085FDE">
            <w:pPr>
              <w:ind w:left="-54" w:right="-108"/>
              <w:rPr>
                <w:szCs w:val="22"/>
              </w:rPr>
            </w:pPr>
            <w:r w:rsidRPr="00085FDE">
              <w:rPr>
                <w:szCs w:val="22"/>
              </w:rPr>
              <w:t>Állandó lakhely címe:</w:t>
            </w:r>
          </w:p>
        </w:tc>
        <w:tc>
          <w:tcPr>
            <w:tcW w:w="8221" w:type="dxa"/>
            <w:gridSpan w:val="7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</w:tr>
      <w:tr w:rsidR="00D924AE" w:rsidRPr="00BD7AAF" w:rsidTr="00085FDE">
        <w:trPr>
          <w:trHeight w:val="123"/>
        </w:trPr>
        <w:tc>
          <w:tcPr>
            <w:tcW w:w="2660" w:type="dxa"/>
            <w:vAlign w:val="center"/>
          </w:tcPr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Fakulta:</w:t>
            </w:r>
          </w:p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Kar:</w:t>
            </w:r>
          </w:p>
        </w:tc>
        <w:tc>
          <w:tcPr>
            <w:tcW w:w="8221" w:type="dxa"/>
            <w:gridSpan w:val="7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</w:tr>
      <w:tr w:rsidR="00D924AE" w:rsidRPr="00BD7AAF" w:rsidTr="00085FDE">
        <w:trPr>
          <w:trHeight w:val="123"/>
        </w:trPr>
        <w:tc>
          <w:tcPr>
            <w:tcW w:w="2660" w:type="dxa"/>
            <w:vAlign w:val="center"/>
          </w:tcPr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Študijný program (odbor):</w:t>
            </w:r>
          </w:p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Tanulmányi program(szak):</w:t>
            </w:r>
          </w:p>
        </w:tc>
        <w:tc>
          <w:tcPr>
            <w:tcW w:w="8221" w:type="dxa"/>
            <w:gridSpan w:val="7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</w:tr>
      <w:tr w:rsidR="00D924AE" w:rsidRPr="00BD7AAF" w:rsidTr="00085FDE">
        <w:trPr>
          <w:trHeight w:val="123"/>
        </w:trPr>
        <w:tc>
          <w:tcPr>
            <w:tcW w:w="2660" w:type="dxa"/>
            <w:vAlign w:val="center"/>
          </w:tcPr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Ročník:</w:t>
            </w:r>
          </w:p>
          <w:p w:rsidR="00D924AE" w:rsidRPr="00085FDE" w:rsidRDefault="00D924AE" w:rsidP="00085FDE">
            <w:pPr>
              <w:ind w:left="-54"/>
              <w:rPr>
                <w:szCs w:val="22"/>
              </w:rPr>
            </w:pPr>
            <w:r w:rsidRPr="00085FDE">
              <w:rPr>
                <w:szCs w:val="22"/>
              </w:rPr>
              <w:t>Évfolyam</w:t>
            </w:r>
          </w:p>
        </w:tc>
        <w:tc>
          <w:tcPr>
            <w:tcW w:w="3490" w:type="dxa"/>
            <w:gridSpan w:val="2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  <w:r w:rsidRPr="00085FDE">
              <w:rPr>
                <w:szCs w:val="22"/>
              </w:rPr>
              <w:t>Akademický rok:</w:t>
            </w:r>
          </w:p>
          <w:p w:rsidR="00D924AE" w:rsidRPr="00085FDE" w:rsidRDefault="00D924AE" w:rsidP="00085FDE">
            <w:pPr>
              <w:rPr>
                <w:szCs w:val="22"/>
              </w:rPr>
            </w:pPr>
            <w:r w:rsidRPr="00085FDE">
              <w:rPr>
                <w:szCs w:val="22"/>
              </w:rPr>
              <w:t>Akadémiai év:</w:t>
            </w:r>
          </w:p>
        </w:tc>
        <w:tc>
          <w:tcPr>
            <w:tcW w:w="3030" w:type="dxa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</w:tr>
      <w:tr w:rsidR="00D924AE" w:rsidRPr="00BD7AAF" w:rsidTr="00085FDE">
        <w:tblPrEx>
          <w:tblCellMar>
            <w:left w:w="70" w:type="dxa"/>
            <w:right w:w="70" w:type="dxa"/>
          </w:tblCellMar>
          <w:tblLook w:val="0000"/>
        </w:tblPrEx>
        <w:trPr>
          <w:trHeight w:val="334"/>
        </w:trPr>
        <w:tc>
          <w:tcPr>
            <w:tcW w:w="2660" w:type="dxa"/>
            <w:vAlign w:val="center"/>
          </w:tcPr>
          <w:p w:rsidR="00D924AE" w:rsidRPr="00085FDE" w:rsidRDefault="00D924AE" w:rsidP="00085FDE">
            <w:pPr>
              <w:ind w:left="-16"/>
              <w:rPr>
                <w:szCs w:val="22"/>
              </w:rPr>
            </w:pPr>
            <w:r w:rsidRPr="00085FDE">
              <w:rPr>
                <w:szCs w:val="22"/>
              </w:rPr>
              <w:t>E-mail:</w:t>
            </w:r>
          </w:p>
        </w:tc>
        <w:tc>
          <w:tcPr>
            <w:tcW w:w="3490" w:type="dxa"/>
            <w:gridSpan w:val="2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  <w:r w:rsidRPr="00085FDE">
              <w:rPr>
                <w:szCs w:val="22"/>
              </w:rPr>
              <w:t>Telefón/mobil:</w:t>
            </w:r>
          </w:p>
        </w:tc>
        <w:tc>
          <w:tcPr>
            <w:tcW w:w="3030" w:type="dxa"/>
            <w:vAlign w:val="center"/>
          </w:tcPr>
          <w:p w:rsidR="00D924AE" w:rsidRPr="00085FDE" w:rsidRDefault="00D924AE" w:rsidP="00085FDE">
            <w:pPr>
              <w:rPr>
                <w:szCs w:val="22"/>
              </w:rPr>
            </w:pPr>
          </w:p>
        </w:tc>
      </w:tr>
    </w:tbl>
    <w:p w:rsidR="00D924AE" w:rsidRPr="00085FDE" w:rsidRDefault="00D924AE" w:rsidP="00085FDE">
      <w:pPr>
        <w:ind w:left="-567" w:right="-426"/>
        <w:jc w:val="both"/>
        <w:rPr>
          <w:b/>
        </w:rPr>
      </w:pPr>
      <w:r w:rsidRPr="00085FDE">
        <w:rPr>
          <w:b/>
        </w:rPr>
        <w:t>Zdôvodnenie:</w:t>
      </w:r>
    </w:p>
    <w:p w:rsidR="00D924AE" w:rsidRPr="00085FDE" w:rsidRDefault="00D924AE" w:rsidP="00085FDE">
      <w:pPr>
        <w:ind w:left="-567" w:right="-426"/>
        <w:jc w:val="both"/>
      </w:pPr>
      <w:r w:rsidRPr="00085FDE">
        <w:t xml:space="preserve">V zmysle § 100 ods. 2 zákona č. 131/2002 Z. z. o vysokých školách a o zmene a doplnení niektorých zákonov v znení zákona č. 57/2012 a v súlade s vyhláškou Ministerstva školstva, vedy, výskumu a športu Slovenskej republiky č. 458/2012 Z. z. o minimálnych nárokoch študenta so špecifickými potrebami žiadam o udelenie štatútu </w:t>
      </w:r>
      <w:r w:rsidRPr="00085FDE">
        <w:rPr>
          <w:b/>
        </w:rPr>
        <w:t>študenta so špecifickými potrebami</w:t>
      </w:r>
      <w:r w:rsidRPr="00085FDE">
        <w:t>.</w:t>
      </w:r>
    </w:p>
    <w:p w:rsidR="00D924AE" w:rsidRPr="008D2A6C" w:rsidRDefault="00D924AE" w:rsidP="00085FDE">
      <w:pPr>
        <w:ind w:left="-567" w:right="-426"/>
        <w:jc w:val="both"/>
        <w:rPr>
          <w:sz w:val="18"/>
        </w:rPr>
      </w:pPr>
    </w:p>
    <w:p w:rsidR="00D924AE" w:rsidRPr="00085FDE" w:rsidRDefault="00D924AE" w:rsidP="00085FDE">
      <w:pPr>
        <w:ind w:left="-567" w:right="-426"/>
        <w:jc w:val="both"/>
        <w:rPr>
          <w:b/>
        </w:rPr>
      </w:pPr>
      <w:r w:rsidRPr="00085FDE">
        <w:rPr>
          <w:b/>
        </w:rPr>
        <w:t>Indoklás:</w:t>
      </w:r>
    </w:p>
    <w:p w:rsidR="00D924AE" w:rsidRPr="00085FDE" w:rsidRDefault="00D924AE" w:rsidP="00085FDE">
      <w:pPr>
        <w:shd w:val="clear" w:color="auto" w:fill="FFFFFF"/>
        <w:suppressAutoHyphens w:val="0"/>
        <w:ind w:left="-567" w:right="-426"/>
        <w:jc w:val="both"/>
      </w:pPr>
      <w:r w:rsidRPr="00085FDE">
        <w:t>A felsőoktatási intézményekről és egyes törvények módosításáról szóló, az 57/2012 számú törvénnyel módosított 131/2002 számú törvény 100. § 2. bekezdése értelmében és a Szlovák Köztársaság Oktatás-, Tudomány-, Kutatás- és Sportügyi Minisztériumának 458/2012 számú, a speciális igényű hallgatók minimális igényeiről szól</w:t>
      </w:r>
      <w:r>
        <w:t>ó rendeletével összhangban kérel</w:t>
      </w:r>
      <w:r w:rsidRPr="00085FDE">
        <w:t>m</w:t>
      </w:r>
      <w:r>
        <w:t>ezem</w:t>
      </w:r>
      <w:r w:rsidRPr="00085FDE">
        <w:t> a </w:t>
      </w:r>
      <w:r w:rsidRPr="00085FDE">
        <w:rPr>
          <w:b/>
        </w:rPr>
        <w:t>speciális igényű hallgató</w:t>
      </w:r>
      <w:r w:rsidRPr="00085FDE">
        <w:t> státusz számomra történő megítélését.</w:t>
      </w:r>
    </w:p>
    <w:p w:rsidR="00D924AE" w:rsidRPr="000B112D" w:rsidRDefault="00D924AE" w:rsidP="00085FDE">
      <w:pPr>
        <w:ind w:left="-567" w:right="-426"/>
        <w:jc w:val="both"/>
      </w:pPr>
    </w:p>
    <w:p w:rsidR="00D924AE" w:rsidRPr="00085FDE" w:rsidRDefault="00D924AE" w:rsidP="00085FDE">
      <w:pPr>
        <w:ind w:left="-567" w:right="-426"/>
        <w:jc w:val="both"/>
      </w:pPr>
      <w:r w:rsidRPr="00085FDE">
        <w:t xml:space="preserve">K žiadosti prikladám/A kérvényhez csatolom: </w:t>
      </w:r>
    </w:p>
    <w:p w:rsidR="00D924AE" w:rsidRPr="00085FDE" w:rsidRDefault="00D924AE" w:rsidP="00085FD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right="-426" w:hanging="283"/>
        <w:jc w:val="both"/>
        <w:rPr>
          <w:rFonts w:ascii="Times New Roman" w:hAnsi="Times New Roman"/>
          <w:sz w:val="20"/>
          <w:szCs w:val="20"/>
          <w:lang w:eastAsia="cs-CZ"/>
        </w:rPr>
      </w:pPr>
      <w:r w:rsidRPr="00085FDE">
        <w:rPr>
          <w:rFonts w:ascii="Times New Roman" w:hAnsi="Times New Roman"/>
          <w:sz w:val="20"/>
          <w:szCs w:val="20"/>
          <w:lang w:eastAsia="cs-CZ"/>
        </w:rPr>
        <w:t xml:space="preserve">Lekárske vysvedčenie (nie staršie ako tri mesiace ktorým je lekársky nález, správa o priebehu a vývoji choroby a zdravotného postihnutia alebo výpis zo zdravotnej dokumentácie) </w:t>
      </w:r>
    </w:p>
    <w:p w:rsidR="00D924AE" w:rsidRPr="00085FDE" w:rsidRDefault="00D924AE" w:rsidP="00085FDE">
      <w:pPr>
        <w:pStyle w:val="ListParagraph"/>
        <w:autoSpaceDE w:val="0"/>
        <w:autoSpaceDN w:val="0"/>
        <w:adjustRightInd w:val="0"/>
        <w:spacing w:after="0" w:line="240" w:lineRule="auto"/>
        <w:ind w:left="-284" w:right="-426" w:hanging="283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ab/>
      </w:r>
      <w:r w:rsidRPr="00085FDE">
        <w:rPr>
          <w:rFonts w:ascii="Times New Roman" w:hAnsi="Times New Roman"/>
          <w:sz w:val="20"/>
          <w:szCs w:val="20"/>
          <w:lang w:eastAsia="cs-CZ"/>
        </w:rPr>
        <w:t>Orvosi bizonyítvány (három hónapnál nem régebbi orvosi lelet, jelentés a betegség és egészségügyi fogyatékosság fejlődéséről és kialakulásáról vagy  eg</w:t>
      </w:r>
      <w:r>
        <w:rPr>
          <w:rFonts w:ascii="Times New Roman" w:hAnsi="Times New Roman"/>
          <w:sz w:val="20"/>
          <w:szCs w:val="20"/>
          <w:lang w:eastAsia="cs-CZ"/>
        </w:rPr>
        <w:t>észségügyi dokumentáció kivonat</w:t>
      </w:r>
      <w:r w:rsidRPr="00085FDE">
        <w:rPr>
          <w:rFonts w:ascii="Times New Roman" w:hAnsi="Times New Roman"/>
          <w:sz w:val="20"/>
          <w:szCs w:val="20"/>
          <w:lang w:eastAsia="cs-CZ"/>
        </w:rPr>
        <w:t>)</w:t>
      </w:r>
    </w:p>
    <w:p w:rsidR="00D924AE" w:rsidRPr="00085FDE" w:rsidRDefault="00D924AE" w:rsidP="00085FD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right="-426" w:hanging="283"/>
        <w:jc w:val="both"/>
        <w:rPr>
          <w:rFonts w:ascii="Times New Roman" w:hAnsi="Times New Roman"/>
          <w:sz w:val="20"/>
          <w:szCs w:val="20"/>
          <w:lang w:eastAsia="cs-CZ"/>
        </w:rPr>
      </w:pPr>
      <w:r w:rsidRPr="00085FDE">
        <w:rPr>
          <w:rFonts w:ascii="Times New Roman" w:hAnsi="Times New Roman"/>
          <w:sz w:val="20"/>
          <w:szCs w:val="20"/>
          <w:lang w:eastAsia="cs-CZ"/>
        </w:rPr>
        <w:t>V prípade poruchy učenia sa alebo komunikácie, vyjadrenie psychológa, logopéda, školského psychológa, školského logopéda alebo špeciálneho pedagóga (alebo iného registrovaného subjektu príslušnej odbornej spôsobilosti)</w:t>
      </w:r>
    </w:p>
    <w:p w:rsidR="00D924AE" w:rsidRPr="00085FDE" w:rsidRDefault="00D924AE" w:rsidP="00085FDE">
      <w:pPr>
        <w:pStyle w:val="ListParagraph"/>
        <w:autoSpaceDE w:val="0"/>
        <w:autoSpaceDN w:val="0"/>
        <w:adjustRightInd w:val="0"/>
        <w:spacing w:after="0" w:line="240" w:lineRule="auto"/>
        <w:ind w:left="-284" w:right="-426" w:hanging="283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ab/>
      </w:r>
      <w:r w:rsidRPr="00085FDE">
        <w:rPr>
          <w:rFonts w:ascii="Times New Roman" w:hAnsi="Times New Roman"/>
          <w:sz w:val="20"/>
          <w:szCs w:val="20"/>
          <w:lang w:eastAsia="cs-CZ"/>
        </w:rPr>
        <w:t>Tanulási vagy kommunikációs zavarok esetében pszichológus, logopédus, iskolapszichológus, iskola logopédus vagy speciális oktató véleményezése (vagy más regisztrált szakmai alkalmasságot igazoló szubjektum)</w:t>
      </w:r>
      <w:r>
        <w:rPr>
          <w:rFonts w:ascii="Times New Roman" w:hAnsi="Times New Roman"/>
          <w:sz w:val="20"/>
          <w:szCs w:val="20"/>
          <w:lang w:eastAsia="cs-CZ"/>
        </w:rPr>
        <w:t>.</w:t>
      </w:r>
    </w:p>
    <w:p w:rsidR="00D924AE" w:rsidRPr="000B112D" w:rsidRDefault="00D924AE" w:rsidP="00085FDE">
      <w:pPr>
        <w:ind w:left="-567" w:right="-426"/>
        <w:jc w:val="both"/>
      </w:pPr>
    </w:p>
    <w:tbl>
      <w:tblPr>
        <w:tblW w:w="10684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4"/>
      </w:tblGrid>
      <w:tr w:rsidR="00D924AE" w:rsidRPr="00085FDE" w:rsidTr="00806908">
        <w:trPr>
          <w:trHeight w:val="1418"/>
        </w:trPr>
        <w:tc>
          <w:tcPr>
            <w:tcW w:w="10684" w:type="dxa"/>
            <w:vAlign w:val="center"/>
          </w:tcPr>
          <w:p w:rsidR="00D924AE" w:rsidRPr="00806908" w:rsidRDefault="00D924AE" w:rsidP="00806908">
            <w:pPr>
              <w:jc w:val="both"/>
              <w:rPr>
                <w:sz w:val="16"/>
                <w:szCs w:val="16"/>
              </w:rPr>
            </w:pPr>
            <w:r w:rsidRPr="00806908">
              <w:rPr>
                <w:sz w:val="16"/>
                <w:szCs w:val="16"/>
              </w:rPr>
              <w:t>Súhlasím s vyhodnotením svojich špecifických potrieb a určením rozsahu podporných služieb. Za tým účelom  dávam súhlas Univerzity J. Selyeho so spracúvaním mojej zdravotnej dokumentácie a prislúchajúcich vyjadrení o mojom zdravotnom stave, kopírovaním, skenovaním alebo iným zaznamenávaním na nosič informácií a s ich archiváciou. Súhlas  udeľujem na dobu trvania môjho právneho vzťahu k Univerzity J. Selyeho, t.j. na dobu trvania štúdia.</w:t>
            </w:r>
          </w:p>
          <w:p w:rsidR="00D924AE" w:rsidRPr="00806908" w:rsidRDefault="00D924AE" w:rsidP="00806908">
            <w:pPr>
              <w:jc w:val="both"/>
              <w:rPr>
                <w:sz w:val="16"/>
                <w:szCs w:val="16"/>
              </w:rPr>
            </w:pPr>
            <w:r w:rsidRPr="00806908">
              <w:rPr>
                <w:sz w:val="16"/>
                <w:szCs w:val="16"/>
              </w:rPr>
              <w:t>Beleegyezem a speciális igényeim kiértékelésébe és a támogató szolgáltatások mértékének meghatározásába. Ebből a célból hozzájárulok, hogy a Selye János Egyetem feldolgozza az egészségi állapotommal kapcsolatos dokumentációt és az ezzel kapcsolatos véleményezést az én egészségi állapotomról, másolással, szkenneléssel vagy más módon történő adatrögzítéssel és ezen információk archiválásával. Beleegyezésem a Selye János Egyetemmel fennálló jogi kapcsolat idejére szól, azaz a folytatott tanulmányok időtartamáig.</w:t>
            </w:r>
          </w:p>
        </w:tc>
      </w:tr>
    </w:tbl>
    <w:p w:rsidR="00D924AE" w:rsidRDefault="00D924AE" w:rsidP="00085FDE">
      <w:pPr>
        <w:ind w:left="-567" w:right="-426"/>
        <w:jc w:val="both"/>
      </w:pPr>
    </w:p>
    <w:p w:rsidR="00D924AE" w:rsidRPr="00085FDE" w:rsidRDefault="00D924AE" w:rsidP="00085FDE">
      <w:pPr>
        <w:ind w:left="-567" w:right="-426"/>
        <w:rPr>
          <w:sz w:val="24"/>
          <w:szCs w:val="24"/>
        </w:rPr>
      </w:pPr>
    </w:p>
    <w:p w:rsidR="00D924AE" w:rsidRPr="00085FDE" w:rsidRDefault="00D924AE" w:rsidP="00085FDE">
      <w:pPr>
        <w:ind w:left="-567" w:right="-426"/>
      </w:pPr>
      <w:r w:rsidRPr="00085FDE">
        <w:rPr>
          <w:b/>
        </w:rPr>
        <w:t>Dátum</w:t>
      </w:r>
      <w:r w:rsidRPr="00085FDE">
        <w:t>:......................................</w:t>
      </w:r>
      <w:r w:rsidRPr="00085FDE">
        <w:tab/>
      </w:r>
      <w:r w:rsidRPr="00085FDE">
        <w:tab/>
      </w:r>
      <w:r w:rsidRPr="00085FDE">
        <w:tab/>
      </w:r>
      <w:r w:rsidRPr="00085FDE">
        <w:tab/>
      </w:r>
      <w:r>
        <w:tab/>
      </w:r>
      <w:r>
        <w:tab/>
      </w:r>
      <w:r w:rsidRPr="00085FDE">
        <w:rPr>
          <w:b/>
        </w:rPr>
        <w:t>Podpis</w:t>
      </w:r>
      <w:r w:rsidRPr="00085FDE">
        <w:t>:.........................................</w:t>
      </w:r>
    </w:p>
    <w:p w:rsidR="00D924AE" w:rsidRPr="00085FDE" w:rsidRDefault="00D924AE" w:rsidP="00085FDE">
      <w:pPr>
        <w:ind w:left="-567" w:right="-426"/>
      </w:pPr>
      <w:r w:rsidRPr="00085FDE">
        <w:rPr>
          <w:b/>
        </w:rPr>
        <w:t>Dátum</w:t>
      </w:r>
      <w:r w:rsidRPr="00085FDE">
        <w:rPr>
          <w:b/>
        </w:rPr>
        <w:tab/>
      </w:r>
      <w:r w:rsidRPr="00085FDE">
        <w:tab/>
      </w:r>
      <w:r w:rsidRPr="00085FDE">
        <w:tab/>
      </w:r>
      <w:r w:rsidRPr="00085FDE">
        <w:tab/>
      </w:r>
      <w:r w:rsidRPr="00085FDE">
        <w:tab/>
      </w:r>
      <w:r w:rsidRPr="00085FDE">
        <w:rPr>
          <w:b/>
        </w:rPr>
        <w:tab/>
      </w:r>
      <w:r w:rsidRPr="00085FDE">
        <w:rPr>
          <w:b/>
        </w:rPr>
        <w:tab/>
      </w:r>
      <w:r>
        <w:rPr>
          <w:b/>
        </w:rPr>
        <w:tab/>
      </w:r>
      <w:r w:rsidRPr="00085FDE">
        <w:rPr>
          <w:b/>
        </w:rPr>
        <w:t>Aláírás</w:t>
      </w:r>
    </w:p>
    <w:sectPr w:rsidR="00D924AE" w:rsidRPr="00085FDE" w:rsidSect="00FE7242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4AE" w:rsidRDefault="00D924AE" w:rsidP="006350FE">
      <w:r>
        <w:separator/>
      </w:r>
    </w:p>
  </w:endnote>
  <w:endnote w:type="continuationSeparator" w:id="0">
    <w:p w:rsidR="00D924AE" w:rsidRDefault="00D924AE" w:rsidP="0063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4AE" w:rsidRDefault="00D924AE">
    <w:pPr>
      <w:tabs>
        <w:tab w:val="left" w:pos="426"/>
      </w:tabs>
    </w:pPr>
  </w:p>
  <w:tbl>
    <w:tblPr>
      <w:tblW w:w="0" w:type="auto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/>
    </w:tblPr>
    <w:tblGrid>
      <w:gridCol w:w="2268"/>
      <w:gridCol w:w="2267"/>
      <w:gridCol w:w="2268"/>
      <w:gridCol w:w="2269"/>
    </w:tblGrid>
    <w:tr w:rsidR="00D924AE">
      <w:tc>
        <w:tcPr>
          <w:tcW w:w="2268" w:type="dxa"/>
          <w:tcBorders>
            <w:top w:val="none" w:sz="2" w:space="0" w:color="000000"/>
          </w:tcBorders>
        </w:tcPr>
        <w:p w:rsidR="00D924AE" w:rsidRPr="001A1A43" w:rsidRDefault="00D924AE">
          <w:pPr>
            <w:tabs>
              <w:tab w:val="left" w:pos="426"/>
            </w:tabs>
            <w:rPr>
              <w:rFonts w:ascii="Arial" w:hAnsi="Arial" w:cs="Arial"/>
              <w:sz w:val="16"/>
              <w:szCs w:val="16"/>
              <w:highlight w:val="yellow"/>
            </w:rPr>
          </w:pPr>
        </w:p>
      </w:tc>
      <w:tc>
        <w:tcPr>
          <w:tcW w:w="2267" w:type="dxa"/>
          <w:tcBorders>
            <w:top w:val="none" w:sz="2" w:space="0" w:color="000000"/>
          </w:tcBorders>
        </w:tcPr>
        <w:p w:rsidR="00D924AE" w:rsidRPr="001A1A43" w:rsidRDefault="00D924AE">
          <w:pPr>
            <w:tabs>
              <w:tab w:val="left" w:pos="426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268" w:type="dxa"/>
          <w:tcBorders>
            <w:top w:val="none" w:sz="2" w:space="0" w:color="000000"/>
          </w:tcBorders>
        </w:tcPr>
        <w:p w:rsidR="00D924AE" w:rsidRPr="001A1A43" w:rsidRDefault="00D924AE" w:rsidP="001A1A43">
          <w:pPr>
            <w:tabs>
              <w:tab w:val="left" w:pos="426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269" w:type="dxa"/>
          <w:tcBorders>
            <w:top w:val="none" w:sz="2" w:space="0" w:color="000000"/>
          </w:tcBorders>
        </w:tcPr>
        <w:p w:rsidR="00D924AE" w:rsidRPr="001A1A43" w:rsidRDefault="00D924AE">
          <w:pPr>
            <w:tabs>
              <w:tab w:val="left" w:pos="426"/>
            </w:tabs>
          </w:pPr>
        </w:p>
      </w:tc>
    </w:tr>
  </w:tbl>
  <w:p w:rsidR="00D924AE" w:rsidRDefault="00D924A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4AE" w:rsidRDefault="00D924AE" w:rsidP="006350FE">
      <w:r>
        <w:separator/>
      </w:r>
    </w:p>
  </w:footnote>
  <w:footnote w:type="continuationSeparator" w:id="0">
    <w:p w:rsidR="00D924AE" w:rsidRDefault="00D924AE" w:rsidP="006350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548"/>
    <w:multiLevelType w:val="hybridMultilevel"/>
    <w:tmpl w:val="5244587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884BD4"/>
    <w:multiLevelType w:val="hybridMultilevel"/>
    <w:tmpl w:val="9402788E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0CA6"/>
    <w:rsid w:val="000001F4"/>
    <w:rsid w:val="00075C77"/>
    <w:rsid w:val="00085FDE"/>
    <w:rsid w:val="000B112D"/>
    <w:rsid w:val="000C1591"/>
    <w:rsid w:val="000C4948"/>
    <w:rsid w:val="00122367"/>
    <w:rsid w:val="001A1A43"/>
    <w:rsid w:val="002815DB"/>
    <w:rsid w:val="00377D6F"/>
    <w:rsid w:val="003A515D"/>
    <w:rsid w:val="003E3896"/>
    <w:rsid w:val="004C6388"/>
    <w:rsid w:val="0059047E"/>
    <w:rsid w:val="005D2398"/>
    <w:rsid w:val="005E0BD4"/>
    <w:rsid w:val="006350FE"/>
    <w:rsid w:val="006B3CF3"/>
    <w:rsid w:val="007D3B19"/>
    <w:rsid w:val="00806908"/>
    <w:rsid w:val="008D2A6C"/>
    <w:rsid w:val="008E4776"/>
    <w:rsid w:val="009C07BD"/>
    <w:rsid w:val="00A75562"/>
    <w:rsid w:val="00AA0EE1"/>
    <w:rsid w:val="00AA5972"/>
    <w:rsid w:val="00AD27EB"/>
    <w:rsid w:val="00B16EFC"/>
    <w:rsid w:val="00BD7AAF"/>
    <w:rsid w:val="00C1785D"/>
    <w:rsid w:val="00C20CA6"/>
    <w:rsid w:val="00CA4630"/>
    <w:rsid w:val="00CD0ADE"/>
    <w:rsid w:val="00CF2C0B"/>
    <w:rsid w:val="00D05D1C"/>
    <w:rsid w:val="00D924AE"/>
    <w:rsid w:val="00DC7A1F"/>
    <w:rsid w:val="00DF0F6E"/>
    <w:rsid w:val="00E1193F"/>
    <w:rsid w:val="00E7239F"/>
    <w:rsid w:val="00F44B56"/>
    <w:rsid w:val="00FE7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CA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0CA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8D2A6C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8D2A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2A6C"/>
    <w:rPr>
      <w:rFonts w:ascii="Times New Roman" w:hAnsi="Times New Roman" w:cs="Times New Roman"/>
      <w:sz w:val="20"/>
      <w:szCs w:val="20"/>
      <w:lang w:val="sk-SK" w:eastAsia="zh-CN"/>
    </w:rPr>
  </w:style>
  <w:style w:type="paragraph" w:styleId="Footer">
    <w:name w:val="footer"/>
    <w:basedOn w:val="Normal"/>
    <w:link w:val="FooterChar"/>
    <w:uiPriority w:val="99"/>
    <w:semiHidden/>
    <w:rsid w:val="008D2A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D2A6C"/>
    <w:rPr>
      <w:rFonts w:ascii="Times New Roman" w:hAnsi="Times New Roman" w:cs="Times New Roman"/>
      <w:sz w:val="20"/>
      <w:szCs w:val="20"/>
      <w:lang w:val="sk-SK" w:eastAsia="zh-CN"/>
    </w:rPr>
  </w:style>
  <w:style w:type="table" w:styleId="TableGrid">
    <w:name w:val="Table Grid"/>
    <w:basedOn w:val="TableNormal"/>
    <w:uiPriority w:val="99"/>
    <w:rsid w:val="00085F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59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491</Words>
  <Characters>2802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Žiadosť pre získanie štatútu študenta so špecifickými potrebami a súhlas s vyhodnotením špecifických potrieb</dc:title>
  <dc:subject/>
  <dc:creator>KATA-Csaba</dc:creator>
  <cp:keywords/>
  <dc:description/>
  <cp:lastModifiedBy>zakarp</cp:lastModifiedBy>
  <cp:revision>2</cp:revision>
  <dcterms:created xsi:type="dcterms:W3CDTF">2016-05-30T07:09:00Z</dcterms:created>
  <dcterms:modified xsi:type="dcterms:W3CDTF">2016-05-30T07:09:00Z</dcterms:modified>
</cp:coreProperties>
</file>